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6958" w:rsidRDefault="00186958" w:rsidP="00186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PERKYN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86958" w:rsidRDefault="00186958" w:rsidP="00186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Lincoln. Draper.</w:t>
      </w:r>
    </w:p>
    <w:p w:rsidR="00186958" w:rsidRDefault="00186958" w:rsidP="00186958">
      <w:pPr>
        <w:rPr>
          <w:rFonts w:ascii="Times New Roman" w:hAnsi="Times New Roman" w:cs="Times New Roman"/>
        </w:rPr>
      </w:pPr>
    </w:p>
    <w:p w:rsidR="00186958" w:rsidRDefault="00186958" w:rsidP="00186958">
      <w:pPr>
        <w:rPr>
          <w:rFonts w:ascii="Times New Roman" w:hAnsi="Times New Roman" w:cs="Times New Roman"/>
        </w:rPr>
      </w:pPr>
    </w:p>
    <w:p w:rsidR="00186958" w:rsidRDefault="00186958" w:rsidP="00186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Harnes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186958" w:rsidRDefault="00186958" w:rsidP="00186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5663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86958" w:rsidRDefault="00186958" w:rsidP="00186958">
      <w:pPr>
        <w:rPr>
          <w:rFonts w:ascii="Times New Roman" w:hAnsi="Times New Roman" w:cs="Times New Roman"/>
        </w:rPr>
      </w:pPr>
    </w:p>
    <w:p w:rsidR="00186958" w:rsidRDefault="00186958" w:rsidP="00186958">
      <w:pPr>
        <w:rPr>
          <w:rFonts w:ascii="Times New Roman" w:hAnsi="Times New Roman" w:cs="Times New Roman"/>
        </w:rPr>
      </w:pPr>
    </w:p>
    <w:p w:rsidR="00186958" w:rsidRDefault="00186958" w:rsidP="001869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January 2018</w:t>
      </w:r>
    </w:p>
    <w:p w:rsidR="006B2F86" w:rsidRPr="00E71FC3" w:rsidRDefault="001869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958" w:rsidRDefault="00186958" w:rsidP="00E71FC3">
      <w:r>
        <w:separator/>
      </w:r>
    </w:p>
  </w:endnote>
  <w:endnote w:type="continuationSeparator" w:id="0">
    <w:p w:rsidR="00186958" w:rsidRDefault="0018695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958" w:rsidRDefault="00186958" w:rsidP="00E71FC3">
      <w:r>
        <w:separator/>
      </w:r>
    </w:p>
  </w:footnote>
  <w:footnote w:type="continuationSeparator" w:id="0">
    <w:p w:rsidR="00186958" w:rsidRDefault="0018695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958"/>
    <w:rsid w:val="0018695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84A582-8595-42AA-AFD8-314D453E2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695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869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2018-01-08T21:50:00Z</dcterms:created>
  <dcterms:modified xsi:type="dcterms:W3CDTF">2018-01-08T21:50:00Z</dcterms:modified>
</cp:coreProperties>
</file>